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424D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SHOPPERE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32CE47A2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EEC84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4558D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Andover, Hampshire,</w:t>
      </w:r>
    </w:p>
    <w:p w14:paraId="4FB2D4A5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Francis Court(q.v.).</w:t>
      </w:r>
    </w:p>
    <w:p w14:paraId="1A94904A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20-48)</w:t>
      </w:r>
    </w:p>
    <w:p w14:paraId="50703243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503D6" w14:textId="77777777" w:rsidR="0008177F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11E3B" w14:textId="77777777" w:rsidR="0008177F" w:rsidRPr="000452D6" w:rsidRDefault="0008177F" w:rsidP="00081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2022</w:t>
      </w:r>
    </w:p>
    <w:p w14:paraId="4DBCE25A" w14:textId="22E19015" w:rsidR="00BA00AB" w:rsidRPr="0008177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817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1212C" w14:textId="77777777" w:rsidR="0008177F" w:rsidRDefault="0008177F" w:rsidP="009139A6">
      <w:r>
        <w:separator/>
      </w:r>
    </w:p>
  </w:endnote>
  <w:endnote w:type="continuationSeparator" w:id="0">
    <w:p w14:paraId="6ADE622F" w14:textId="77777777" w:rsidR="0008177F" w:rsidRDefault="00081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26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14B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E9A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76C0" w14:textId="77777777" w:rsidR="0008177F" w:rsidRDefault="0008177F" w:rsidP="009139A6">
      <w:r>
        <w:separator/>
      </w:r>
    </w:p>
  </w:footnote>
  <w:footnote w:type="continuationSeparator" w:id="0">
    <w:p w14:paraId="68B1625D" w14:textId="77777777" w:rsidR="0008177F" w:rsidRDefault="00081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44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29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0D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77F"/>
    <w:rsid w:val="000666E0"/>
    <w:rsid w:val="0008177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56366"/>
  <w15:chartTrackingRefBased/>
  <w15:docId w15:val="{30CD1432-4C7A-4731-AD6F-679C83F1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2022-04-13T20:27:00Z</dcterms:created>
  <dcterms:modified xsi:type="dcterms:W3CDTF">2022-04-13T20:27:00Z</dcterms:modified>
</cp:coreProperties>
</file>